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96409" w14:textId="77777777" w:rsidR="004D1317" w:rsidRDefault="004D1317" w:rsidP="004D13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MOUNFORD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58F9DBE" w14:textId="77777777" w:rsidR="004D1317" w:rsidRDefault="004D1317" w:rsidP="004D13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71A327C9" w14:textId="77777777" w:rsidR="004D1317" w:rsidRDefault="004D1317" w:rsidP="004D13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B3A38D7" w14:textId="77777777" w:rsidR="004D1317" w:rsidRDefault="004D1317" w:rsidP="004D13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3A35C76" w14:textId="77777777" w:rsidR="004D1317" w:rsidRDefault="004D1317" w:rsidP="004D13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4D1ED1DD" w14:textId="77777777" w:rsidR="004D1317" w:rsidRDefault="004D1317" w:rsidP="004D13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3265F190" w14:textId="77777777" w:rsidR="004D1317" w:rsidRPr="00065994" w:rsidRDefault="004D1317" w:rsidP="004D131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BF0F8D5" w14:textId="77777777" w:rsidR="004D1317" w:rsidRDefault="004D1317" w:rsidP="004D131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686BCDA" w14:textId="77777777" w:rsidR="004D1317" w:rsidRDefault="004D1317" w:rsidP="004D13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A07B6E2" w14:textId="77777777" w:rsidR="004D1317" w:rsidRDefault="004D1317" w:rsidP="004D13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4FFE513" w14:textId="77777777" w:rsidR="004D1317" w:rsidRDefault="004D1317" w:rsidP="004D13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December 2024</w:t>
      </w:r>
    </w:p>
    <w:p w14:paraId="3BCB0E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34EAA" w14:textId="77777777" w:rsidR="004D1317" w:rsidRDefault="004D1317" w:rsidP="009139A6">
      <w:r>
        <w:separator/>
      </w:r>
    </w:p>
  </w:endnote>
  <w:endnote w:type="continuationSeparator" w:id="0">
    <w:p w14:paraId="7E858292" w14:textId="77777777" w:rsidR="004D1317" w:rsidRDefault="004D13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2C4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DED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A8C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B7CBD" w14:textId="77777777" w:rsidR="004D1317" w:rsidRDefault="004D1317" w:rsidP="009139A6">
      <w:r>
        <w:separator/>
      </w:r>
    </w:p>
  </w:footnote>
  <w:footnote w:type="continuationSeparator" w:id="0">
    <w:p w14:paraId="6868A611" w14:textId="77777777" w:rsidR="004D1317" w:rsidRDefault="004D13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C26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A8D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4E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17"/>
    <w:rsid w:val="000666E0"/>
    <w:rsid w:val="00163462"/>
    <w:rsid w:val="002510B7"/>
    <w:rsid w:val="00270799"/>
    <w:rsid w:val="004D13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EDA85"/>
  <w15:chartTrackingRefBased/>
  <w15:docId w15:val="{02AD9FC1-3F28-4AAA-B38B-F0EAF023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2025-02-25T21:48:00Z</dcterms:created>
  <dcterms:modified xsi:type="dcterms:W3CDTF">2025-02-25T21:49:00Z</dcterms:modified>
</cp:coreProperties>
</file>